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D3945" w14:textId="77777777" w:rsidR="00FE672E" w:rsidRDefault="00FE672E" w:rsidP="00FE67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6E3B0333" w14:textId="77777777" w:rsidR="00FE672E" w:rsidRDefault="00FE672E" w:rsidP="00FE67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Skinner.</w:t>
      </w:r>
    </w:p>
    <w:p w14:paraId="68F6B489" w14:textId="77777777" w:rsidR="00FE672E" w:rsidRDefault="00FE672E" w:rsidP="00FE672E">
      <w:pPr>
        <w:pStyle w:val="NoSpacing"/>
        <w:rPr>
          <w:rFonts w:cs="Times New Roman"/>
          <w:szCs w:val="24"/>
        </w:rPr>
      </w:pPr>
    </w:p>
    <w:p w14:paraId="5B78D318" w14:textId="77777777" w:rsidR="00FE672E" w:rsidRDefault="00FE672E" w:rsidP="00FE672E">
      <w:pPr>
        <w:pStyle w:val="NoSpacing"/>
        <w:rPr>
          <w:rFonts w:cs="Times New Roman"/>
          <w:szCs w:val="24"/>
        </w:rPr>
      </w:pPr>
    </w:p>
    <w:p w14:paraId="45472C11" w14:textId="77777777" w:rsidR="00FE672E" w:rsidRDefault="00FE672E" w:rsidP="00FE67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Multon</w:t>
      </w:r>
      <w:proofErr w:type="spellEnd"/>
      <w:r>
        <w:rPr>
          <w:rFonts w:cs="Times New Roman"/>
          <w:szCs w:val="24"/>
        </w:rPr>
        <w:t xml:space="preserve"> of London, grocer(q.v.),</w:t>
      </w:r>
    </w:p>
    <w:p w14:paraId="567254AD" w14:textId="77777777" w:rsidR="00FE672E" w:rsidRDefault="00FE672E" w:rsidP="00FE67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B275C24" w14:textId="77777777" w:rsidR="00FE672E" w:rsidRDefault="00FE672E" w:rsidP="00FE672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162)</w:t>
      </w:r>
    </w:p>
    <w:p w14:paraId="3006D57A" w14:textId="77777777" w:rsidR="00FE672E" w:rsidRDefault="00FE672E" w:rsidP="00FE672E">
      <w:pPr>
        <w:pStyle w:val="NoSpacing"/>
        <w:rPr>
          <w:rFonts w:cs="Times New Roman"/>
          <w:szCs w:val="24"/>
        </w:rPr>
      </w:pPr>
    </w:p>
    <w:p w14:paraId="113881AA" w14:textId="77777777" w:rsidR="00FE672E" w:rsidRDefault="00FE672E" w:rsidP="00FE672E">
      <w:pPr>
        <w:pStyle w:val="NoSpacing"/>
        <w:rPr>
          <w:rFonts w:cs="Times New Roman"/>
          <w:szCs w:val="24"/>
        </w:rPr>
      </w:pPr>
    </w:p>
    <w:p w14:paraId="3FD31027" w14:textId="77777777" w:rsidR="00FE672E" w:rsidRDefault="00FE672E" w:rsidP="00FE67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2023</w:t>
      </w:r>
    </w:p>
    <w:p w14:paraId="108FCB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F753C" w14:textId="77777777" w:rsidR="00FE672E" w:rsidRDefault="00FE672E" w:rsidP="009139A6">
      <w:r>
        <w:separator/>
      </w:r>
    </w:p>
  </w:endnote>
  <w:endnote w:type="continuationSeparator" w:id="0">
    <w:p w14:paraId="640EC5D5" w14:textId="77777777" w:rsidR="00FE672E" w:rsidRDefault="00FE67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6C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83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1F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B020" w14:textId="77777777" w:rsidR="00FE672E" w:rsidRDefault="00FE672E" w:rsidP="009139A6">
      <w:r>
        <w:separator/>
      </w:r>
    </w:p>
  </w:footnote>
  <w:footnote w:type="continuationSeparator" w:id="0">
    <w:p w14:paraId="1621B36B" w14:textId="77777777" w:rsidR="00FE672E" w:rsidRDefault="00FE67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95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D8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61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72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0E086"/>
  <w15:chartTrackingRefBased/>
  <w15:docId w15:val="{1659AD8A-3CF9-4A8C-ABDA-B2077FAB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2023-06-10T19:10:00Z</dcterms:created>
  <dcterms:modified xsi:type="dcterms:W3CDTF">2023-06-10T19:10:00Z</dcterms:modified>
</cp:coreProperties>
</file>